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3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66"/>
        <w:gridCol w:w="2120"/>
        <w:gridCol w:w="5003"/>
      </w:tblGrid>
      <w:tr w:rsidR="000D56C2" w:rsidRPr="008C62AD" w14:paraId="402751F5" w14:textId="77777777" w:rsidTr="5E80CC8B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3AD60916" w14:textId="77777777" w:rsidR="000D56C2" w:rsidRPr="008C62AD" w:rsidRDefault="000D56C2" w:rsidP="00C61645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bookmarkStart w:id="0" w:name="_Hlk209082916"/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Observation Statement</w:t>
            </w:r>
          </w:p>
        </w:tc>
      </w:tr>
      <w:tr w:rsidR="000D56C2" w:rsidRPr="008C62AD" w14:paraId="24FFB672" w14:textId="77777777" w:rsidTr="5E80CC8B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F7FE9FD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Course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9405B6A" w14:textId="3D91406E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T Level Foundation Course in Engineering and Manufacturing</w:t>
            </w:r>
          </w:p>
        </w:tc>
      </w:tr>
      <w:tr w:rsidR="000D56C2" w:rsidRPr="008C62AD" w14:paraId="143953C5" w14:textId="77777777" w:rsidTr="5E80CC8B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106EB17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Outcome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1758343" w14:textId="43A486A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O1: Develop ideas for engineered products to meet specifications</w:t>
            </w:r>
          </w:p>
        </w:tc>
      </w:tr>
      <w:tr w:rsidR="000D56C2" w:rsidRPr="008C62AD" w14:paraId="276BCECD" w14:textId="77777777" w:rsidTr="5E80CC8B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64F74E8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name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144CCA5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0D56C2" w:rsidRPr="008C62AD" w14:paraId="53DD9E87" w14:textId="77777777" w:rsidTr="5E80CC8B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DE967C9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E3F77A4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0D56C2" w:rsidRPr="008C62AD" w14:paraId="45ECC300" w14:textId="77777777" w:rsidTr="5E80CC8B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817739C" w14:textId="1C1B6E84" w:rsidR="000D56C2" w:rsidRPr="008C62AD" w:rsidRDefault="00260C43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</w:t>
            </w:r>
            <w:r w:rsidR="000D56C2"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ctivity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6BB2E52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0D56C2" w:rsidRPr="008C62AD" w14:paraId="457FA682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701AE38" w14:textId="2FE4ECDA" w:rsidR="000D56C2" w:rsidRPr="009954DD" w:rsidRDefault="000D56C2" w:rsidP="00C61645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9954DD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Skill </w:t>
            </w:r>
            <w:r w:rsidR="00260C43" w:rsidRPr="009954DD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s</w:t>
            </w:r>
            <w:r w:rsidRPr="009954DD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tatements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</w:tcPr>
          <w:p w14:paraId="06855E4F" w14:textId="6D154A87" w:rsidR="000D56C2" w:rsidRPr="009954DD" w:rsidRDefault="000D56C2" w:rsidP="00C61645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9954DD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Observer </w:t>
            </w:r>
            <w:r w:rsidR="00260C43" w:rsidRPr="009954DD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c</w:t>
            </w:r>
            <w:r w:rsidRPr="009954DD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omments</w:t>
            </w:r>
          </w:p>
        </w:tc>
      </w:tr>
      <w:tr w:rsidR="000D56C2" w:rsidRPr="008C62AD" w14:paraId="6D3EBD4F" w14:textId="77777777" w:rsidTr="5E80CC8B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D23B0B4" w14:textId="19CE9973" w:rsidR="000D56C2" w:rsidRPr="008C62AD" w:rsidRDefault="000D56C2" w:rsidP="00C61645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O1 Skill Topic 1: Analysing </w:t>
            </w:r>
          </w:p>
        </w:tc>
      </w:tr>
      <w:tr w:rsidR="000D56C2" w:rsidRPr="008C62AD" w14:paraId="2A04439B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AF16A53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Identify common features in information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000000" w:themeColor="text1"/>
              <w:bottom w:val="single" w:sz="6" w:space="0" w:color="auto"/>
              <w:right w:val="single" w:sz="6" w:space="0" w:color="auto"/>
            </w:tcBorders>
            <w:vAlign w:val="center"/>
          </w:tcPr>
          <w:p w14:paraId="3A88B7E9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5274942D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0A2629C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Organise common features into types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ADB138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3B5560E7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D6557D7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S3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Discern patterns in information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E7B69D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355A64DF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5735CC7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S4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Deconstruct information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BB167C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11265FCE" w14:textId="77777777" w:rsidTr="5E80CC8B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7DC7FF9" w14:textId="7CFE3E0C" w:rsidR="000D56C2" w:rsidRPr="008C62AD" w:rsidRDefault="000D56C2" w:rsidP="00C61645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O1 Skill Topic 2: Creativity </w:t>
            </w:r>
            <w:r w:rsidR="00FF20AE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skills</w:t>
            </w:r>
          </w:p>
        </w:tc>
      </w:tr>
      <w:tr w:rsidR="000D56C2" w:rsidRPr="008C62AD" w14:paraId="0C95802C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8362E57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S5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Lateral thinking to consider opportunities from different perspectives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9C848B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70DFBAD1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E62C9E3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S6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Make novel connections between ideas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E7E242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1C105C16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20ED0A5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S7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Recognise ideas, alternatives, and possibilities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67395D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32E04740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AA96D6B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S8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Form ideas iteratively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D768E8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46383343" w14:textId="77777777" w:rsidTr="5E80CC8B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11A3A37" w14:textId="595ECEFB" w:rsidR="000D56C2" w:rsidRPr="008C62AD" w:rsidRDefault="000D56C2" w:rsidP="00C61645">
            <w:pPr>
              <w:tabs>
                <w:tab w:val="center" w:pos="4479"/>
                <w:tab w:val="left" w:pos="7000"/>
              </w:tabs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O1 Skill Topic 3: Communicating</w:t>
            </w:r>
          </w:p>
        </w:tc>
      </w:tr>
      <w:tr w:rsidR="000D56C2" w:rsidRPr="008C62AD" w14:paraId="05979654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5135EAA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S9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Synthesise information and data from different sources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238AFC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5658BDBD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36ED183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S10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Summarise information and data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685383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76C3BE99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573E888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S11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Apply technical language in relevant contexts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AC8052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0CDEBE7C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E73FA9A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S12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Apply written communication techniques to produce formal reports following standard conventions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61CC12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2AF5B950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83E5CC2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S13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Apply written communication skills to clearly articulate a message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7963C7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5FF5212C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FD2FAD2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S14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Create documents appropriate to purpose and audience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ED0C13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636A0731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A0680E1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S15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Sketch 2D and 3D designs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8B2728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7D627ECB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5A2BE96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S16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Interpret information and data presented in different formats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766DE2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16EF0C21" w14:textId="77777777" w:rsidTr="5E80CC8B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6A73026" w14:textId="4ABE051B" w:rsidR="000D56C2" w:rsidRPr="008C62AD" w:rsidRDefault="000D56C2" w:rsidP="00C61645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O1 Skill Topic 4: Numeracy </w:t>
            </w:r>
            <w:r w:rsidR="00FF20AE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skills</w:t>
            </w:r>
          </w:p>
        </w:tc>
      </w:tr>
      <w:tr w:rsidR="000D56C2" w:rsidRPr="008C62AD" w14:paraId="7804FA81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BB11E29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S17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Substitute numerical values into formulae and expressions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11FA44" w14:textId="77777777" w:rsidR="000D56C2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  <w:p w14:paraId="04DEF260" w14:textId="77777777" w:rsidR="00CC645A" w:rsidRPr="00CC645A" w:rsidRDefault="00CC645A" w:rsidP="00CC645A">
            <w:pPr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0D56C2" w:rsidRPr="008C62AD" w14:paraId="177A1D9F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20B1874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lastRenderedPageBreak/>
              <w:t xml:space="preserve">S18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Apply scale factors and scale diagrams to engineering designs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B60211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5E54F530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2CF0F43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S19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Use trigonometry and geometry to create 2D and 3D representations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896784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203F63D8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C4F2227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S20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Apply the properties of angles at a point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DE2BB5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2B307832" w14:textId="77777777" w:rsidTr="5E80CC8B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AE62BF0" w14:textId="5647C8B4" w:rsidR="000D56C2" w:rsidRPr="008C62AD" w:rsidRDefault="000D56C2" w:rsidP="00C61645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O1 Skill Topic 5: Digital skills</w:t>
            </w:r>
          </w:p>
        </w:tc>
      </w:tr>
      <w:tr w:rsidR="000D56C2" w:rsidRPr="008C62AD" w14:paraId="16E809FE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D7FE01D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S21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Organise digital information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C5C374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74A51A2B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ED4085F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S22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Store digital information securely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522012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2698A02B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CE9D655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S23 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>Retrieve digital information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D07EAE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53A2EFC2" w14:textId="77777777" w:rsidTr="5E80CC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8456BFC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S24</w:t>
            </w:r>
            <w:r w:rsidRPr="008C62A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software functions to produce computer aided designs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4C7EA3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7763679D" w14:textId="77777777" w:rsidTr="5E80CC8B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CD4B653" w14:textId="73530489" w:rsidR="000D56C2" w:rsidRPr="008C62AD" w:rsidRDefault="000D56C2" w:rsidP="00C61645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hAnsi="Lato"/>
                <w:b/>
                <w:bCs/>
                <w:sz w:val="20"/>
                <w:szCs w:val="20"/>
              </w:rPr>
              <w:t xml:space="preserve">O1 Additional </w:t>
            </w:r>
            <w:r w:rsidR="00260C43">
              <w:rPr>
                <w:rFonts w:ascii="Lato" w:hAnsi="Lato"/>
                <w:b/>
                <w:bCs/>
                <w:sz w:val="20"/>
                <w:szCs w:val="20"/>
              </w:rPr>
              <w:t>c</w:t>
            </w:r>
            <w:r w:rsidRPr="008C62AD">
              <w:rPr>
                <w:rFonts w:ascii="Lato" w:hAnsi="Lato"/>
                <w:b/>
                <w:bCs/>
                <w:sz w:val="20"/>
                <w:szCs w:val="20"/>
              </w:rPr>
              <w:t>omments:</w:t>
            </w:r>
          </w:p>
        </w:tc>
      </w:tr>
      <w:tr w:rsidR="000D56C2" w:rsidRPr="008C62AD" w14:paraId="5BC9A7EC" w14:textId="77777777" w:rsidTr="5E80CC8B">
        <w:trPr>
          <w:trHeight w:val="2891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B8AED98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D56C2" w:rsidRPr="008C62AD" w14:paraId="2AB2C4D3" w14:textId="77777777" w:rsidTr="5E80CC8B">
        <w:trPr>
          <w:trHeight w:val="397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23C026B" w14:textId="3F4D96A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260C4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eclaration:</w:t>
            </w:r>
          </w:p>
          <w:p w14:paraId="33359C1D" w14:textId="76A19260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5E80CC8B">
              <w:rPr>
                <w:rFonts w:ascii="Lato" w:eastAsia="Times New Roman" w:hAnsi="Lato"/>
                <w:sz w:val="20"/>
                <w:szCs w:val="20"/>
                <w:lang w:eastAsia="en-GB"/>
              </w:rPr>
              <w:t>I declare that this testimony is a true and accurate record of what I observed. I understand that it will be used as supporting evidence towards the student</w:t>
            </w:r>
            <w:r w:rsidR="0D129CC4" w:rsidRPr="5E80CC8B">
              <w:rPr>
                <w:rFonts w:ascii="Lato" w:eastAsia="Times New Roman" w:hAnsi="Lato"/>
                <w:sz w:val="20"/>
                <w:szCs w:val="20"/>
                <w:lang w:eastAsia="en-GB"/>
              </w:rPr>
              <w:t>’s</w:t>
            </w:r>
            <w:r w:rsidRPr="5E80CC8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course.</w:t>
            </w:r>
          </w:p>
        </w:tc>
      </w:tr>
      <w:tr w:rsidR="000D56C2" w:rsidRPr="008C62AD" w14:paraId="5046F988" w14:textId="77777777" w:rsidTr="5E80CC8B">
        <w:trPr>
          <w:trHeight w:val="11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735A6A6" w14:textId="7F12F8A4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260C4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n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ame:</w:t>
            </w:r>
          </w:p>
        </w:tc>
      </w:tr>
      <w:tr w:rsidR="000D56C2" w:rsidRPr="008C62AD" w14:paraId="1B959A3F" w14:textId="77777777" w:rsidTr="5E80CC8B">
        <w:trPr>
          <w:trHeight w:val="11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DDFBE55" w14:textId="7A32F95C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260C4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j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 </w:t>
            </w:r>
            <w:r w:rsidR="00260C4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r</w:t>
            </w: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ole:</w:t>
            </w:r>
          </w:p>
        </w:tc>
      </w:tr>
      <w:tr w:rsidR="000D56C2" w:rsidRPr="008C62AD" w14:paraId="215AB481" w14:textId="77777777" w:rsidTr="5E80CC8B">
        <w:trPr>
          <w:trHeight w:val="113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54B34C8" w14:textId="1327466F" w:rsidR="000D56C2" w:rsidRPr="008C62AD" w:rsidRDefault="00260C43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s</w:t>
            </w:r>
            <w:r w:rsidR="000D56C2"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ign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ature</w:t>
            </w:r>
            <w:r w:rsidR="000D56C2"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34CAF3" w14:textId="77777777" w:rsidR="000D56C2" w:rsidRPr="008C62AD" w:rsidRDefault="000D56C2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C62A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tr w:rsidR="00260C43" w:rsidRPr="008C62AD" w14:paraId="746FA4E0" w14:textId="77777777" w:rsidTr="5E80CC8B">
        <w:trPr>
          <w:trHeight w:val="113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798CF2A" w14:textId="643E8985" w:rsidR="00260C43" w:rsidRDefault="00260C43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signature: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506CED" w14:textId="48B2F800" w:rsidR="00260C43" w:rsidRPr="008C62AD" w:rsidRDefault="00801FA6" w:rsidP="00C61645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bookmarkEnd w:id="0"/>
    </w:tbl>
    <w:p w14:paraId="79671371" w14:textId="533025EF" w:rsidR="00400661" w:rsidRPr="006063CC" w:rsidRDefault="00400661" w:rsidP="00A060D7">
      <w:pPr>
        <w:pStyle w:val="copy"/>
      </w:pPr>
    </w:p>
    <w:sectPr w:rsidR="00400661" w:rsidRPr="006063CC" w:rsidSect="00D96E8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4CE31C" w14:textId="77777777" w:rsidR="00646F09" w:rsidRDefault="00646F09" w:rsidP="00186EC4">
      <w:r>
        <w:separator/>
      </w:r>
    </w:p>
  </w:endnote>
  <w:endnote w:type="continuationSeparator" w:id="0">
    <w:p w14:paraId="3B2DEA22" w14:textId="77777777" w:rsidR="00646F09" w:rsidRDefault="00646F09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D304834D-0940-4A15-B366-DD877D0B5CE5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06BEADCE-9661-475C-8482-6EBC26F848B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4132A4C4-71A2-4A6A-A322-7BA667B6ADA7}"/>
    <w:embedBold r:id="rId4" w:fontKey="{ACEC1109-DF7F-474D-A982-069C8DEEA88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61B590C5-D2C8-4EE1-8F5C-25BD0D7BDE86}"/>
    <w:embedBold r:id="rId6" w:fontKey="{71572D96-32B6-4A19-B95F-8DEBEE2AC763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2A8DB8D6-EA70-4DFD-A67E-25D461AA5DFC}"/>
    <w:embedBold r:id="rId8" w:fontKey="{3B53C648-14CE-4886-B567-FCD4EFFF6FE0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1CD5589B-5EC4-4FC8-90AA-B25FF983DE0D}"/>
    <w:embedBold r:id="rId10" w:fontKey="{02EE4DB7-956F-4C01-9867-C1EEF00ED0FB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15386983-762D-4563-98F2-F1193C88AAF4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EB227A3C-7057-4155-9672-9F5C833DE2D3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D993B213-269F-400A-8486-333B64CC43BB}"/>
    <w:embedBold r:id="rId14" w:fontKey="{F6589E10-DC32-4719-AB84-EACD4DDE57F6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9D00C506-F2AF-4EA0-A13E-CE4AC285937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9D417F5F-B8CC-4F5E-82CE-62C34AC28A1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8B920C" w14:textId="77777777" w:rsidR="0023438C" w:rsidRDefault="0023438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2F0E3D" w14:textId="4CE074A3" w:rsidR="000D56C2" w:rsidRPr="00CC645A" w:rsidRDefault="0023438C">
    <w:pPr>
      <w:pStyle w:val="Footer"/>
      <w:jc w:val="center"/>
      <w:rPr>
        <w:rFonts w:ascii="Lato" w:hAnsi="Lato"/>
        <w:caps/>
        <w:noProof/>
        <w:color w:val="4472C4" w:themeColor="accent1"/>
        <w:sz w:val="20"/>
        <w:szCs w:val="20"/>
      </w:rPr>
    </w:pPr>
    <w:r w:rsidRPr="00DF2A93">
      <w:rPr>
        <w:noProof/>
        <w:sz w:val="72"/>
        <w:szCs w:val="72"/>
      </w:rPr>
      <w:drawing>
        <wp:anchor distT="0" distB="0" distL="114300" distR="114300" simplePos="0" relativeHeight="251661312" behindDoc="1" locked="0" layoutInCell="1" allowOverlap="1" wp14:anchorId="1332718D" wp14:editId="70EBB553">
          <wp:simplePos x="0" y="0"/>
          <wp:positionH relativeFrom="column">
            <wp:posOffset>-723900</wp:posOffset>
          </wp:positionH>
          <wp:positionV relativeFrom="paragraph">
            <wp:posOffset>208915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D56C2" w:rsidRPr="00CC645A">
      <w:rPr>
        <w:rFonts w:ascii="Lato" w:hAnsi="Lato"/>
        <w:caps/>
        <w:color w:val="4472C4" w:themeColor="accent1"/>
        <w:sz w:val="20"/>
        <w:szCs w:val="20"/>
      </w:rPr>
      <w:fldChar w:fldCharType="begin"/>
    </w:r>
    <w:r w:rsidR="000D56C2" w:rsidRPr="00CC645A">
      <w:rPr>
        <w:rFonts w:ascii="Lato" w:hAnsi="Lato"/>
        <w:caps/>
        <w:color w:val="4472C4" w:themeColor="accent1"/>
        <w:sz w:val="20"/>
        <w:szCs w:val="20"/>
        <w:rPrChange w:id="1" w:author="Lisa Ayris" w:date="2025-10-10T17:04:00Z" w16du:dateUtc="2025-10-10T16:04:00Z">
          <w:rPr>
            <w:caps/>
            <w:color w:val="4472C4" w:themeColor="accent1"/>
          </w:rPr>
        </w:rPrChange>
      </w:rPr>
      <w:instrText xml:space="preserve"> PAGE   \* MERGEFORMAT </w:instrText>
    </w:r>
    <w:r w:rsidR="000D56C2" w:rsidRPr="00CC645A">
      <w:rPr>
        <w:rFonts w:ascii="Lato" w:hAnsi="Lato"/>
        <w:caps/>
        <w:color w:val="4472C4" w:themeColor="accent1"/>
        <w:sz w:val="20"/>
        <w:szCs w:val="20"/>
      </w:rPr>
      <w:fldChar w:fldCharType="separate"/>
    </w:r>
    <w:r w:rsidR="000D56C2" w:rsidRPr="00CC645A">
      <w:rPr>
        <w:rFonts w:ascii="Lato" w:hAnsi="Lato"/>
        <w:caps/>
        <w:noProof/>
        <w:color w:val="4472C4" w:themeColor="accent1"/>
        <w:sz w:val="20"/>
        <w:szCs w:val="20"/>
        <w:rPrChange w:id="2" w:author="Lisa Ayris" w:date="2025-10-10T17:04:00Z" w16du:dateUtc="2025-10-10T16:04:00Z">
          <w:rPr>
            <w:caps/>
            <w:noProof/>
            <w:color w:val="4472C4" w:themeColor="accent1"/>
          </w:rPr>
        </w:rPrChange>
      </w:rPr>
      <w:t>2</w:t>
    </w:r>
    <w:r w:rsidR="000D56C2" w:rsidRPr="00CC645A">
      <w:rPr>
        <w:rFonts w:ascii="Lato" w:hAnsi="Lato"/>
        <w:caps/>
        <w:noProof/>
        <w:color w:val="4472C4" w:themeColor="accent1"/>
        <w:sz w:val="20"/>
        <w:szCs w:val="20"/>
      </w:rPr>
      <w:fldChar w:fldCharType="end"/>
    </w:r>
  </w:p>
  <w:p w14:paraId="2D748290" w14:textId="27D5B729" w:rsidR="00606234" w:rsidRDefault="00606234" w:rsidP="00186EC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B272B8" w14:textId="77777777" w:rsidR="0023438C" w:rsidRDefault="0023438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E1E870" w14:textId="77777777" w:rsidR="00646F09" w:rsidRDefault="00646F09" w:rsidP="00186EC4">
      <w:r>
        <w:separator/>
      </w:r>
    </w:p>
  </w:footnote>
  <w:footnote w:type="continuationSeparator" w:id="0">
    <w:p w14:paraId="4E15DB0F" w14:textId="77777777" w:rsidR="00646F09" w:rsidRDefault="00646F09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5AB8C5" w14:textId="77777777" w:rsidR="0023438C" w:rsidRDefault="0023438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6B2183" w14:textId="42C65AE3" w:rsidR="000D56C2" w:rsidRPr="000D56C2" w:rsidRDefault="0023438C" w:rsidP="000D56C2">
    <w:pPr>
      <w:spacing w:after="0" w:line="240" w:lineRule="auto"/>
      <w:textAlignment w:val="baseline"/>
      <w:rPr>
        <w:rFonts w:ascii="Lato" w:eastAsia="Times New Roman" w:hAnsi="Lato"/>
        <w:b/>
        <w:bCs/>
        <w:sz w:val="20"/>
        <w:szCs w:val="20"/>
        <w:lang w:eastAsia="en-GB"/>
      </w:rPr>
    </w:pPr>
    <w:r>
      <w:rPr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1ADB8060">
          <wp:simplePos x="0" y="0"/>
          <wp:positionH relativeFrom="column">
            <wp:posOffset>-719455</wp:posOffset>
          </wp:positionH>
          <wp:positionV relativeFrom="paragraph">
            <wp:posOffset>-431165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D56C2" w:rsidRPr="000D56C2">
      <w:rPr>
        <w:rFonts w:ascii="Lato" w:eastAsia="Times New Roman" w:hAnsi="Lato"/>
        <w:b/>
        <w:bCs/>
        <w:sz w:val="20"/>
        <w:szCs w:val="20"/>
        <w:lang w:eastAsia="en-GB"/>
      </w:rPr>
      <w:t>T Level Foundation Course in Engineering and Manufacturing</w:t>
    </w:r>
  </w:p>
  <w:p w14:paraId="2F4133E1" w14:textId="37C2AF28" w:rsidR="00606234" w:rsidRDefault="00606234" w:rsidP="00186EC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A74604" w14:textId="77777777" w:rsidR="0023438C" w:rsidRDefault="0023438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s-ES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17E5F"/>
    <w:rsid w:val="00026EA8"/>
    <w:rsid w:val="000474CD"/>
    <w:rsid w:val="00090681"/>
    <w:rsid w:val="000A2C9B"/>
    <w:rsid w:val="000B0AA7"/>
    <w:rsid w:val="000C4BBF"/>
    <w:rsid w:val="000C5DAC"/>
    <w:rsid w:val="000C7A85"/>
    <w:rsid w:val="000D56C2"/>
    <w:rsid w:val="0011595A"/>
    <w:rsid w:val="00143E14"/>
    <w:rsid w:val="00146B9A"/>
    <w:rsid w:val="00155039"/>
    <w:rsid w:val="0015709A"/>
    <w:rsid w:val="00172F64"/>
    <w:rsid w:val="00186EC4"/>
    <w:rsid w:val="001A11BC"/>
    <w:rsid w:val="001A75FF"/>
    <w:rsid w:val="001D1128"/>
    <w:rsid w:val="001D5CB1"/>
    <w:rsid w:val="001E5C1F"/>
    <w:rsid w:val="002054A0"/>
    <w:rsid w:val="0023438C"/>
    <w:rsid w:val="00235579"/>
    <w:rsid w:val="00246EAC"/>
    <w:rsid w:val="00257F4E"/>
    <w:rsid w:val="00260C43"/>
    <w:rsid w:val="0026428C"/>
    <w:rsid w:val="00276291"/>
    <w:rsid w:val="00280EC8"/>
    <w:rsid w:val="00284E3D"/>
    <w:rsid w:val="00285572"/>
    <w:rsid w:val="002A70D2"/>
    <w:rsid w:val="002C1EB1"/>
    <w:rsid w:val="002C6569"/>
    <w:rsid w:val="00301F13"/>
    <w:rsid w:val="003023CA"/>
    <w:rsid w:val="00303699"/>
    <w:rsid w:val="00311C3F"/>
    <w:rsid w:val="00314450"/>
    <w:rsid w:val="00325FCC"/>
    <w:rsid w:val="00351EEA"/>
    <w:rsid w:val="00382E32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86FF0"/>
    <w:rsid w:val="00487E4F"/>
    <w:rsid w:val="004B230E"/>
    <w:rsid w:val="004D500E"/>
    <w:rsid w:val="00507EF6"/>
    <w:rsid w:val="00532DB6"/>
    <w:rsid w:val="00535AEC"/>
    <w:rsid w:val="00544CC2"/>
    <w:rsid w:val="0057101F"/>
    <w:rsid w:val="00574154"/>
    <w:rsid w:val="00587C3A"/>
    <w:rsid w:val="005A1409"/>
    <w:rsid w:val="005E3D50"/>
    <w:rsid w:val="00606234"/>
    <w:rsid w:val="006063CC"/>
    <w:rsid w:val="00632B83"/>
    <w:rsid w:val="006378A3"/>
    <w:rsid w:val="00646F09"/>
    <w:rsid w:val="006522FE"/>
    <w:rsid w:val="00670E3A"/>
    <w:rsid w:val="00671709"/>
    <w:rsid w:val="006739F8"/>
    <w:rsid w:val="0069357B"/>
    <w:rsid w:val="006C1088"/>
    <w:rsid w:val="006D3980"/>
    <w:rsid w:val="006D728A"/>
    <w:rsid w:val="006F408E"/>
    <w:rsid w:val="00707927"/>
    <w:rsid w:val="0072345C"/>
    <w:rsid w:val="00761E25"/>
    <w:rsid w:val="00780EF9"/>
    <w:rsid w:val="007836D4"/>
    <w:rsid w:val="007957FA"/>
    <w:rsid w:val="007D1618"/>
    <w:rsid w:val="007F783B"/>
    <w:rsid w:val="00801FA6"/>
    <w:rsid w:val="0081323D"/>
    <w:rsid w:val="00845747"/>
    <w:rsid w:val="00862977"/>
    <w:rsid w:val="0088324D"/>
    <w:rsid w:val="008835D6"/>
    <w:rsid w:val="008837F9"/>
    <w:rsid w:val="008C5D5F"/>
    <w:rsid w:val="008C62AD"/>
    <w:rsid w:val="008E79CC"/>
    <w:rsid w:val="00906A34"/>
    <w:rsid w:val="00916B15"/>
    <w:rsid w:val="00922C7B"/>
    <w:rsid w:val="00965729"/>
    <w:rsid w:val="009716FE"/>
    <w:rsid w:val="009871DC"/>
    <w:rsid w:val="009954DD"/>
    <w:rsid w:val="009D79D8"/>
    <w:rsid w:val="00A00731"/>
    <w:rsid w:val="00A03DBF"/>
    <w:rsid w:val="00A05B66"/>
    <w:rsid w:val="00A060D7"/>
    <w:rsid w:val="00A31FC7"/>
    <w:rsid w:val="00A57FAB"/>
    <w:rsid w:val="00A63B30"/>
    <w:rsid w:val="00AD0B1B"/>
    <w:rsid w:val="00AE51B3"/>
    <w:rsid w:val="00B235BA"/>
    <w:rsid w:val="00B36933"/>
    <w:rsid w:val="00B43FC6"/>
    <w:rsid w:val="00B448D1"/>
    <w:rsid w:val="00B651CD"/>
    <w:rsid w:val="00B767C3"/>
    <w:rsid w:val="00B86BC6"/>
    <w:rsid w:val="00B92915"/>
    <w:rsid w:val="00BA455F"/>
    <w:rsid w:val="00BB6F12"/>
    <w:rsid w:val="00BD0C21"/>
    <w:rsid w:val="00BD5B10"/>
    <w:rsid w:val="00BE4E9A"/>
    <w:rsid w:val="00BF1E30"/>
    <w:rsid w:val="00BF775B"/>
    <w:rsid w:val="00C14BDB"/>
    <w:rsid w:val="00C1570E"/>
    <w:rsid w:val="00C26541"/>
    <w:rsid w:val="00C61645"/>
    <w:rsid w:val="00C71D17"/>
    <w:rsid w:val="00C93215"/>
    <w:rsid w:val="00CA1752"/>
    <w:rsid w:val="00CC645A"/>
    <w:rsid w:val="00CD4720"/>
    <w:rsid w:val="00CF71A1"/>
    <w:rsid w:val="00D166E6"/>
    <w:rsid w:val="00D273E2"/>
    <w:rsid w:val="00D4494D"/>
    <w:rsid w:val="00D51389"/>
    <w:rsid w:val="00D52E34"/>
    <w:rsid w:val="00D96E82"/>
    <w:rsid w:val="00DD2542"/>
    <w:rsid w:val="00E00036"/>
    <w:rsid w:val="00E101BC"/>
    <w:rsid w:val="00E31DAB"/>
    <w:rsid w:val="00E45761"/>
    <w:rsid w:val="00E9643E"/>
    <w:rsid w:val="00EA3FFF"/>
    <w:rsid w:val="00EC7A81"/>
    <w:rsid w:val="00ED1AD4"/>
    <w:rsid w:val="00ED49B8"/>
    <w:rsid w:val="00EE7003"/>
    <w:rsid w:val="00EF294B"/>
    <w:rsid w:val="00F04ABB"/>
    <w:rsid w:val="00F22187"/>
    <w:rsid w:val="00F30A45"/>
    <w:rsid w:val="00F364CB"/>
    <w:rsid w:val="00F87464"/>
    <w:rsid w:val="00F965D4"/>
    <w:rsid w:val="00FA17B3"/>
    <w:rsid w:val="00FB50A3"/>
    <w:rsid w:val="00FD1A00"/>
    <w:rsid w:val="00FF0FF8"/>
    <w:rsid w:val="00FF20AE"/>
    <w:rsid w:val="0D129CC4"/>
    <w:rsid w:val="5E80CC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styleId="Revision">
    <w:name w:val="Revision"/>
    <w:hidden/>
    <w:uiPriority w:val="99"/>
    <w:semiHidden/>
    <w:rsid w:val="005A1409"/>
    <w:rPr>
      <w:rFonts w:ascii="Segoe UI" w:hAnsi="Segoe UI" w:cs="Segoe UI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EB8C2D3-6CA4-4B36-98F2-DEBED56396F2}">
  <ds:schemaRefs>
    <ds:schemaRef ds:uri="http://purl.org/dc/dcmitype/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www.w3.org/XML/1998/namespace"/>
    <ds:schemaRef ds:uri="http://purl.org/dc/terms/"/>
    <ds:schemaRef ds:uri="be2b0b65-5089-4106-bb34-2edddfc01d42"/>
    <ds:schemaRef ds:uri="http://purl.org/dc/elements/1.1/"/>
    <ds:schemaRef ds:uri="89637aa1-7b48-4060-803a-c34c58bc8bfc"/>
    <ds:schemaRef ds:uri="http://schemas.microsoft.com/office/2006/metadata/properties"/>
  </ds:schemaRefs>
</ds:datastoreItem>
</file>

<file path=customXml/itemProps4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0</TotalTime>
  <Pages>2</Pages>
  <Words>272</Words>
  <Characters>1626</Characters>
  <Application>Microsoft Office Word</Application>
  <DocSecurity>0</DocSecurity>
  <Lines>89</Lines>
  <Paragraphs>48</Paragraphs>
  <ScaleCrop>false</ScaleCrop>
  <Company/>
  <LinksUpToDate>false</LinksUpToDate>
  <CharactersWithSpaces>1875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15</cp:revision>
  <cp:lastPrinted>2020-02-04T08:01:00Z</cp:lastPrinted>
  <dcterms:created xsi:type="dcterms:W3CDTF">2025-10-08T16:58:00Z</dcterms:created>
  <dcterms:modified xsi:type="dcterms:W3CDTF">2025-10-22T09:52:00Z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95156128-47d8-4a41-a84f-e2dbb744e65a</vt:lpwstr>
  </property>
</Properties>
</file>